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21C02" w14:textId="77777777" w:rsidR="00604B16" w:rsidRDefault="00604B16" w:rsidP="00604B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WARYNER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6CE92E00" w14:textId="77777777" w:rsidR="00604B16" w:rsidRDefault="00604B16" w:rsidP="00604B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969575" w14:textId="77777777" w:rsidR="00604B16" w:rsidRDefault="00604B16" w:rsidP="00604B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F0933A" w14:textId="77777777" w:rsidR="00604B16" w:rsidRDefault="00604B16" w:rsidP="00604B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Dec.1401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Searcher of ships in the port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Melcombe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all </w:t>
      </w:r>
      <w:proofErr w:type="gramStart"/>
      <w:r>
        <w:rPr>
          <w:rFonts w:ascii="Times New Roman" w:hAnsi="Times New Roman" w:cs="Times New Roman"/>
          <w:sz w:val="24"/>
          <w:szCs w:val="24"/>
        </w:rPr>
        <w:t>other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4CFD39" w14:textId="77777777" w:rsidR="00604B16" w:rsidRDefault="00604B16" w:rsidP="00604B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ports and places as far as Poole on one side and as far as </w:t>
      </w:r>
      <w:proofErr w:type="spellStart"/>
      <w:r>
        <w:rPr>
          <w:rFonts w:ascii="Times New Roman" w:hAnsi="Times New Roman" w:cs="Times New Roman"/>
          <w:sz w:val="24"/>
          <w:szCs w:val="24"/>
        </w:rPr>
        <w:t>Sidmouth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the </w:t>
      </w:r>
    </w:p>
    <w:p w14:paraId="579B55C9" w14:textId="77777777" w:rsidR="00604B16" w:rsidRDefault="00604B16" w:rsidP="00604B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other.     (C.F.R. 1399-1405 p.145)</w:t>
      </w:r>
    </w:p>
    <w:p w14:paraId="7D36F74D" w14:textId="77777777" w:rsidR="00604B16" w:rsidRDefault="00604B16" w:rsidP="00604B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BA4BC5" w14:textId="77777777" w:rsidR="00604B16" w:rsidRDefault="00604B16" w:rsidP="00604B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F995B7" w14:textId="77777777" w:rsidR="00604B16" w:rsidRDefault="00604B16" w:rsidP="00604B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 2021</w:t>
      </w:r>
    </w:p>
    <w:p w14:paraId="2B21A40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C1678" w14:textId="77777777" w:rsidR="00604B16" w:rsidRDefault="00604B16" w:rsidP="009139A6">
      <w:r>
        <w:separator/>
      </w:r>
    </w:p>
  </w:endnote>
  <w:endnote w:type="continuationSeparator" w:id="0">
    <w:p w14:paraId="7D5DED8B" w14:textId="77777777" w:rsidR="00604B16" w:rsidRDefault="00604B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FA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4E7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234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DFEE6" w14:textId="77777777" w:rsidR="00604B16" w:rsidRDefault="00604B16" w:rsidP="009139A6">
      <w:r>
        <w:separator/>
      </w:r>
    </w:p>
  </w:footnote>
  <w:footnote w:type="continuationSeparator" w:id="0">
    <w:p w14:paraId="0A715203" w14:textId="77777777" w:rsidR="00604B16" w:rsidRDefault="00604B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FC6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EE0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F3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16"/>
    <w:rsid w:val="000666E0"/>
    <w:rsid w:val="002510B7"/>
    <w:rsid w:val="005C130B"/>
    <w:rsid w:val="00604B1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F1B9F"/>
  <w15:chartTrackingRefBased/>
  <w15:docId w15:val="{F6BC5472-3E4B-45A3-894F-973EB070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2021-05-16T18:51:00Z</dcterms:created>
  <dcterms:modified xsi:type="dcterms:W3CDTF">2021-05-16T18:51:00Z</dcterms:modified>
</cp:coreProperties>
</file>